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AAD5F5" w14:textId="13184CE8" w:rsidR="000020BD" w:rsidRDefault="000020BD" w:rsidP="000020B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Brother</w:t>
      </w:r>
      <w:r>
        <w:rPr>
          <w:rFonts w:cs="Times New Roman"/>
          <w:szCs w:val="24"/>
          <w:u w:val="single"/>
        </w:rPr>
        <w:t xml:space="preserve"> Robert MACHE, O.P.</w:t>
      </w:r>
      <w:r>
        <w:rPr>
          <w:rFonts w:cs="Times New Roman"/>
          <w:szCs w:val="24"/>
        </w:rPr>
        <w:t xml:space="preserve">          (fl.1400)</w:t>
      </w:r>
    </w:p>
    <w:p w14:paraId="26DEC9AF" w14:textId="77777777" w:rsidR="000020BD" w:rsidRDefault="000020BD" w:rsidP="000020BD">
      <w:pPr>
        <w:pStyle w:val="NoSpacing"/>
        <w:rPr>
          <w:rFonts w:cs="Times New Roman"/>
          <w:szCs w:val="24"/>
        </w:rPr>
      </w:pPr>
    </w:p>
    <w:p w14:paraId="4BEC0275" w14:textId="77777777" w:rsidR="000020BD" w:rsidRDefault="000020BD" w:rsidP="000020BD">
      <w:pPr>
        <w:pStyle w:val="NoSpacing"/>
        <w:rPr>
          <w:rFonts w:cs="Times New Roman"/>
          <w:szCs w:val="24"/>
        </w:rPr>
      </w:pPr>
    </w:p>
    <w:p w14:paraId="38273213" w14:textId="77777777" w:rsidR="000020BD" w:rsidRDefault="000020BD" w:rsidP="000020B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Mar.1400</w:t>
      </w:r>
      <w:r>
        <w:rPr>
          <w:rFonts w:cs="Times New Roman"/>
          <w:szCs w:val="24"/>
        </w:rPr>
        <w:tab/>
        <w:t>He was ordained subdeacon in the conventual church of the Dominicans</w:t>
      </w:r>
    </w:p>
    <w:p w14:paraId="52B8C823" w14:textId="77777777" w:rsidR="000020BD" w:rsidRDefault="000020BD" w:rsidP="000020B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in York.</w:t>
      </w:r>
    </w:p>
    <w:p w14:paraId="15E2BA43" w14:textId="77777777" w:rsidR="000020BD" w:rsidRDefault="000020BD" w:rsidP="000020B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(“York Clergy Ordinations 1400-1424” </w:t>
      </w:r>
      <w:proofErr w:type="spellStart"/>
      <w:proofErr w:type="gramStart"/>
      <w:r>
        <w:rPr>
          <w:rFonts w:cs="Times New Roman"/>
          <w:szCs w:val="24"/>
        </w:rPr>
        <w:t>ed.David</w:t>
      </w:r>
      <w:proofErr w:type="spellEnd"/>
      <w:proofErr w:type="gram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M.Smith</w:t>
      </w:r>
      <w:proofErr w:type="spellEnd"/>
      <w:r>
        <w:rPr>
          <w:rFonts w:cs="Times New Roman"/>
          <w:szCs w:val="24"/>
        </w:rPr>
        <w:t>, pub.2020 p.2)</w:t>
      </w:r>
    </w:p>
    <w:p w14:paraId="3610641F" w14:textId="77777777" w:rsidR="000020BD" w:rsidRDefault="000020BD" w:rsidP="000020BD">
      <w:pPr>
        <w:pStyle w:val="NoSpacing"/>
        <w:rPr>
          <w:rFonts w:cs="Times New Roman"/>
          <w:szCs w:val="24"/>
        </w:rPr>
      </w:pPr>
    </w:p>
    <w:p w14:paraId="2DDDD38D" w14:textId="77777777" w:rsidR="000020BD" w:rsidRDefault="000020BD" w:rsidP="000020BD">
      <w:pPr>
        <w:pStyle w:val="NoSpacing"/>
        <w:rPr>
          <w:rFonts w:cs="Times New Roman"/>
          <w:szCs w:val="24"/>
        </w:rPr>
      </w:pPr>
    </w:p>
    <w:p w14:paraId="2A8E84B1" w14:textId="373BA73E" w:rsidR="00BA00AB" w:rsidRPr="00EB3209" w:rsidRDefault="000020BD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6 July 2024</w:t>
      </w: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2462D7" w14:textId="77777777" w:rsidR="000020BD" w:rsidRDefault="000020BD" w:rsidP="009139A6">
      <w:r>
        <w:separator/>
      </w:r>
    </w:p>
  </w:endnote>
  <w:endnote w:type="continuationSeparator" w:id="0">
    <w:p w14:paraId="48C11E08" w14:textId="77777777" w:rsidR="000020BD" w:rsidRDefault="000020B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3473F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984F7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9C2BF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A93E5E" w14:textId="77777777" w:rsidR="000020BD" w:rsidRDefault="000020BD" w:rsidP="009139A6">
      <w:r>
        <w:separator/>
      </w:r>
    </w:p>
  </w:footnote>
  <w:footnote w:type="continuationSeparator" w:id="0">
    <w:p w14:paraId="47D73AB3" w14:textId="77777777" w:rsidR="000020BD" w:rsidRDefault="000020B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53E0C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73686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E91F0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20BD"/>
    <w:rsid w:val="000020BD"/>
    <w:rsid w:val="000666E0"/>
    <w:rsid w:val="001C5947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EFFF78"/>
  <w15:chartTrackingRefBased/>
  <w15:docId w15:val="{DA9D5405-998A-4A80-A228-9800C54DA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33</Words>
  <Characters>192</Characters>
  <Application>Microsoft Office Word</Application>
  <DocSecurity>0</DocSecurity>
  <Lines>1</Lines>
  <Paragraphs>1</Paragraphs>
  <ScaleCrop>false</ScaleCrop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2024-07-06T20:46:00Z</dcterms:created>
  <dcterms:modified xsi:type="dcterms:W3CDTF">2024-07-06T20:47:00Z</dcterms:modified>
</cp:coreProperties>
</file>